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8616F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Thomas BLOUNTE (? </w:t>
      </w:r>
      <w:proofErr w:type="gramStart"/>
      <w:r>
        <w:rPr>
          <w:rFonts w:cs="Times New Roman"/>
          <w:szCs w:val="24"/>
          <w:u w:val="single"/>
        </w:rPr>
        <w:t>BLOUNE)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(fl.1483)</w:t>
      </w:r>
    </w:p>
    <w:p w14:paraId="044EC561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Grendon Bishop, Herefordshire. Gentleman.</w:t>
      </w:r>
    </w:p>
    <w:p w14:paraId="5CF6DCD9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</w:p>
    <w:p w14:paraId="05835D08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</w:p>
    <w:p w14:paraId="1B94BA79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Rudhale</w:t>
      </w:r>
      <w:proofErr w:type="spellEnd"/>
      <w:r>
        <w:rPr>
          <w:rFonts w:cs="Times New Roman"/>
          <w:szCs w:val="24"/>
        </w:rPr>
        <w:t xml:space="preserve"> of Hereford(q.v.) brought a plaint of debt against him.</w:t>
      </w:r>
    </w:p>
    <w:p w14:paraId="33C28122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7E0D2A3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</w:p>
    <w:p w14:paraId="16FD9687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</w:p>
    <w:p w14:paraId="19846E52" w14:textId="77777777" w:rsidR="00835A54" w:rsidRDefault="00835A54" w:rsidP="00835A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January 2024</w:t>
      </w:r>
    </w:p>
    <w:p w14:paraId="7DDAF2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DC662" w14:textId="77777777" w:rsidR="00835A54" w:rsidRDefault="00835A54" w:rsidP="009139A6">
      <w:r>
        <w:separator/>
      </w:r>
    </w:p>
  </w:endnote>
  <w:endnote w:type="continuationSeparator" w:id="0">
    <w:p w14:paraId="696CBE9D" w14:textId="77777777" w:rsidR="00835A54" w:rsidRDefault="00835A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60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27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3B2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BBDC2" w14:textId="77777777" w:rsidR="00835A54" w:rsidRDefault="00835A54" w:rsidP="009139A6">
      <w:r>
        <w:separator/>
      </w:r>
    </w:p>
  </w:footnote>
  <w:footnote w:type="continuationSeparator" w:id="0">
    <w:p w14:paraId="016F6E1A" w14:textId="77777777" w:rsidR="00835A54" w:rsidRDefault="00835A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D2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2D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10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A54"/>
    <w:rsid w:val="000666E0"/>
    <w:rsid w:val="002510B7"/>
    <w:rsid w:val="00270799"/>
    <w:rsid w:val="005C130B"/>
    <w:rsid w:val="00826F5C"/>
    <w:rsid w:val="00835A5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B3249"/>
  <w15:chartTrackingRefBased/>
  <w15:docId w15:val="{85F5CFEB-707B-48C4-985E-9F7ED40E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5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2024-03-08T08:41:00Z</dcterms:created>
  <dcterms:modified xsi:type="dcterms:W3CDTF">2024-03-08T08:41:00Z</dcterms:modified>
</cp:coreProperties>
</file>